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Tyneside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Tyneside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Tyneside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Tyneside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Tyneside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Tyneside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44.8% </w:t>
      </w:r>
      <w:r w:rsidRPr="004747BF">
        <w:rPr>
          <w:rFonts w:ascii="Libre Franklin Light" w:eastAsia="Times New Roman" w:hAnsi="Libre Franklin Light" w:cs="Calibri Light"/>
        </w:rPr>
        <w:t xml:space="preserve">of those respondents classified as PGSI 8+ in South Tyneside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Tyneside is estimated to be </w:t>
      </w:r>
      <w:r w:rsidRPr="00773DF7">
        <w:rPr>
          <w:rFonts w:ascii="Libre Franklin Light" w:eastAsia="Times New Roman" w:hAnsi="Libre Franklin Light" w:cs="Calibri Light"/>
          <w:b/>
          <w:bCs/>
          <w:color w:val="C45911" w:themeColor="accent2" w:themeShade="BF"/>
        </w:rPr>
        <w:t xml:space="preserve">£3,151,810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Tyneside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Tyneside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Tyneside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Tyneside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Tynesid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Tyneside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Tynesid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Tyneside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Tyneside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Tynesid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Tyneside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Tyneside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Tyneside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Tyneside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Tyneside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Tyneside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£3,151,810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Tyneside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£51,338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£1,061,695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£76,056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£21,391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£39,216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£1,902,114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£3,151,810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Tyneside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Tyneside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Tyneside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Tyneside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Tyneside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Tyneside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Tyneside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Tyneside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Tyneside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Tyneside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Tyneside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Tyneside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A936D04-EA34-45F3-9913-9F6BC88F166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